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8B9AFFD" w:rsidR="001E41F3" w:rsidRPr="00077613" w:rsidRDefault="001E41F3">
      <w:pPr>
        <w:pStyle w:val="CRCoverPage"/>
        <w:tabs>
          <w:tab w:val="right" w:pos="9639"/>
        </w:tabs>
        <w:spacing w:after="0"/>
        <w:rPr>
          <w:b/>
          <w:i/>
          <w:noProof/>
          <w:sz w:val="28"/>
        </w:rPr>
      </w:pPr>
      <w:r w:rsidRPr="00077613">
        <w:rPr>
          <w:b/>
          <w:noProof/>
          <w:sz w:val="24"/>
        </w:rPr>
        <w:t>3GPP TSG-</w:t>
      </w:r>
      <w:r w:rsidR="00800BCB" w:rsidRPr="00077613">
        <w:rPr>
          <w:b/>
          <w:noProof/>
          <w:sz w:val="24"/>
        </w:rPr>
        <w:fldChar w:fldCharType="begin"/>
      </w:r>
      <w:r w:rsidR="00800BCB" w:rsidRPr="00077613">
        <w:rPr>
          <w:b/>
          <w:noProof/>
          <w:sz w:val="24"/>
        </w:rPr>
        <w:instrText xml:space="preserve"> DOCPROPERTY  SourceIfTsg  \* MERGEFORMAT </w:instrText>
      </w:r>
      <w:r w:rsidR="00800BCB" w:rsidRPr="00077613">
        <w:rPr>
          <w:b/>
          <w:noProof/>
          <w:sz w:val="24"/>
        </w:rPr>
        <w:fldChar w:fldCharType="separate"/>
      </w:r>
      <w:r w:rsidR="00077613">
        <w:rPr>
          <w:b/>
          <w:noProof/>
          <w:sz w:val="24"/>
        </w:rPr>
        <w:t>S4</w:t>
      </w:r>
      <w:r w:rsidR="00800BCB" w:rsidRPr="00077613">
        <w:rPr>
          <w:b/>
          <w:noProof/>
          <w:sz w:val="24"/>
        </w:rPr>
        <w:fldChar w:fldCharType="end"/>
      </w:r>
      <w:r w:rsidR="00C66BA2" w:rsidRPr="00077613">
        <w:rPr>
          <w:b/>
          <w:noProof/>
          <w:sz w:val="24"/>
        </w:rPr>
        <w:t xml:space="preserve"> </w:t>
      </w:r>
      <w:r w:rsidR="008C3F91" w:rsidRPr="00077613">
        <w:rPr>
          <w:b/>
          <w:noProof/>
          <w:sz w:val="24"/>
        </w:rPr>
        <w:fldChar w:fldCharType="begin"/>
      </w:r>
      <w:r w:rsidR="008C3F91" w:rsidRPr="00077613">
        <w:rPr>
          <w:b/>
          <w:noProof/>
          <w:sz w:val="24"/>
        </w:rPr>
        <w:instrText xml:space="preserve"> DOCPROPERTY  MtgTitle  \* MERGEFORMAT </w:instrText>
      </w:r>
      <w:r w:rsidR="008C3F91" w:rsidRPr="00077613">
        <w:rPr>
          <w:b/>
          <w:noProof/>
          <w:sz w:val="24"/>
        </w:rPr>
        <w:fldChar w:fldCharType="separate"/>
      </w:r>
      <w:r w:rsidR="00077613">
        <w:rPr>
          <w:b/>
          <w:noProof/>
          <w:sz w:val="24"/>
        </w:rPr>
        <w:t>ad hoc post</w:t>
      </w:r>
      <w:r w:rsidR="008C3F91" w:rsidRPr="00077613">
        <w:rPr>
          <w:b/>
          <w:noProof/>
          <w:sz w:val="24"/>
        </w:rPr>
        <w:fldChar w:fldCharType="end"/>
      </w:r>
      <w:r w:rsidR="008C3F91" w:rsidRPr="00077613">
        <w:rPr>
          <w:b/>
          <w:noProof/>
          <w:sz w:val="24"/>
        </w:rPr>
        <w:t xml:space="preserve"> </w:t>
      </w:r>
      <w:r w:rsidRPr="00077613">
        <w:rPr>
          <w:b/>
          <w:noProof/>
          <w:sz w:val="24"/>
        </w:rPr>
        <w:t>Meeting #</w:t>
      </w:r>
      <w:r w:rsidR="008C3F91" w:rsidRPr="00077613">
        <w:rPr>
          <w:b/>
          <w:noProof/>
          <w:sz w:val="24"/>
        </w:rPr>
        <w:fldChar w:fldCharType="begin"/>
      </w:r>
      <w:r w:rsidR="008C3F91" w:rsidRPr="00077613">
        <w:rPr>
          <w:b/>
          <w:noProof/>
          <w:sz w:val="24"/>
        </w:rPr>
        <w:instrText xml:space="preserve"> DOCPROPERTY  MtgSeq  \* MERGEFORMAT </w:instrText>
      </w:r>
      <w:r w:rsidR="008C3F91" w:rsidRPr="00077613">
        <w:rPr>
          <w:b/>
          <w:noProof/>
          <w:sz w:val="24"/>
        </w:rPr>
        <w:fldChar w:fldCharType="separate"/>
      </w:r>
      <w:r w:rsidR="00077613">
        <w:rPr>
          <w:b/>
          <w:noProof/>
          <w:sz w:val="24"/>
        </w:rPr>
        <w:t>115-e</w:t>
      </w:r>
      <w:r w:rsidR="008C3F91" w:rsidRPr="00077613">
        <w:rPr>
          <w:b/>
          <w:noProof/>
          <w:sz w:val="24"/>
        </w:rPr>
        <w:fldChar w:fldCharType="end"/>
      </w:r>
      <w:r w:rsidRPr="00077613">
        <w:rPr>
          <w:b/>
          <w:i/>
          <w:noProof/>
          <w:sz w:val="28"/>
        </w:rPr>
        <w:tab/>
      </w:r>
      <w:r w:rsidR="008C3F91" w:rsidRPr="00077613">
        <w:rPr>
          <w:b/>
          <w:i/>
          <w:noProof/>
          <w:sz w:val="28"/>
        </w:rPr>
        <w:fldChar w:fldCharType="begin"/>
      </w:r>
      <w:r w:rsidR="008C3F91" w:rsidRPr="00077613">
        <w:rPr>
          <w:b/>
          <w:i/>
          <w:noProof/>
          <w:sz w:val="28"/>
        </w:rPr>
        <w:instrText xml:space="preserve"> DOCPROPERTY  Tdoc#  \* MERGEFORMAT </w:instrText>
      </w:r>
      <w:r w:rsidR="008C3F91" w:rsidRPr="00077613">
        <w:rPr>
          <w:b/>
          <w:i/>
          <w:noProof/>
          <w:sz w:val="28"/>
        </w:rPr>
        <w:fldChar w:fldCharType="separate"/>
      </w:r>
      <w:r w:rsidR="00077613">
        <w:rPr>
          <w:b/>
          <w:i/>
          <w:noProof/>
          <w:sz w:val="28"/>
        </w:rPr>
        <w:t>S4aI2112</w:t>
      </w:r>
      <w:r w:rsidR="00A31D07">
        <w:rPr>
          <w:b/>
          <w:i/>
          <w:noProof/>
          <w:sz w:val="28"/>
        </w:rPr>
        <w:t>32</w:t>
      </w:r>
      <w:r w:rsidR="008C3F91" w:rsidRPr="00077613">
        <w:rPr>
          <w:b/>
          <w:i/>
          <w:noProof/>
          <w:sz w:val="28"/>
        </w:rPr>
        <w:fldChar w:fldCharType="end"/>
      </w:r>
    </w:p>
    <w:p w14:paraId="6979261F" w14:textId="3FD3B3B1" w:rsidR="001E41F3" w:rsidRPr="00077613" w:rsidRDefault="008C3F91" w:rsidP="008C3F91">
      <w:pPr>
        <w:pStyle w:val="CRCoverPage"/>
        <w:tabs>
          <w:tab w:val="right" w:pos="9639"/>
        </w:tabs>
        <w:outlineLvl w:val="0"/>
        <w:rPr>
          <w:bCs/>
          <w:noProof/>
          <w:sz w:val="24"/>
        </w:rPr>
      </w:pPr>
      <w:r w:rsidRPr="00077613">
        <w:rPr>
          <w:b/>
          <w:noProof/>
          <w:sz w:val="24"/>
        </w:rPr>
        <w:fldChar w:fldCharType="begin"/>
      </w:r>
      <w:r w:rsidRPr="00077613">
        <w:rPr>
          <w:b/>
          <w:noProof/>
          <w:sz w:val="24"/>
        </w:rPr>
        <w:instrText xml:space="preserve"> DOCPROPERTY  Location  \* MERGEFORMAT </w:instrText>
      </w:r>
      <w:r w:rsidRPr="00077613">
        <w:rPr>
          <w:b/>
          <w:noProof/>
          <w:sz w:val="24"/>
        </w:rPr>
        <w:fldChar w:fldCharType="separate"/>
      </w:r>
      <w:r w:rsidR="00077613">
        <w:rPr>
          <w:b/>
          <w:noProof/>
          <w:sz w:val="24"/>
        </w:rPr>
        <w:t>Online</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StartDate  \* MERGEFORMAT </w:instrText>
      </w:r>
      <w:r w:rsidRPr="00077613">
        <w:rPr>
          <w:b/>
          <w:noProof/>
          <w:sz w:val="24"/>
        </w:rPr>
        <w:fldChar w:fldCharType="separate"/>
      </w:r>
      <w:r w:rsidR="00077613">
        <w:rPr>
          <w:b/>
          <w:noProof/>
          <w:sz w:val="24"/>
        </w:rPr>
        <w:t>31 August</w:t>
      </w:r>
      <w:r w:rsidRPr="00077613">
        <w:rPr>
          <w:b/>
          <w:noProof/>
          <w:sz w:val="24"/>
        </w:rPr>
        <w:fldChar w:fldCharType="end"/>
      </w:r>
      <w:r w:rsidRPr="00077613">
        <w:rPr>
          <w:b/>
          <w:noProof/>
          <w:sz w:val="24"/>
        </w:rPr>
        <w:t>–</w:t>
      </w:r>
      <w:r w:rsidRPr="00077613">
        <w:rPr>
          <w:b/>
          <w:noProof/>
          <w:sz w:val="24"/>
        </w:rPr>
        <w:fldChar w:fldCharType="begin"/>
      </w:r>
      <w:r w:rsidRPr="00077613">
        <w:rPr>
          <w:b/>
          <w:noProof/>
          <w:sz w:val="24"/>
        </w:rPr>
        <w:instrText xml:space="preserve"> DOCPROPERTY  EndDate  \* MERGEFORMAT </w:instrText>
      </w:r>
      <w:r w:rsidRPr="00077613">
        <w:rPr>
          <w:b/>
          <w:noProof/>
          <w:sz w:val="24"/>
        </w:rPr>
        <w:fldChar w:fldCharType="separate"/>
      </w:r>
      <w:r w:rsidR="00077613">
        <w:rPr>
          <w:b/>
          <w:noProof/>
          <w:sz w:val="24"/>
        </w:rPr>
        <w:t>2 November 2021</w:t>
      </w:r>
      <w:r w:rsidRPr="00077613">
        <w:rPr>
          <w:b/>
          <w:noProof/>
          <w:sz w:val="24"/>
        </w:rPr>
        <w:fldChar w:fldCharType="end"/>
      </w:r>
      <w:r w:rsidRPr="0007761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61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077613" w:rsidRDefault="00305409" w:rsidP="00E34898">
            <w:pPr>
              <w:pStyle w:val="CRCoverPage"/>
              <w:spacing w:after="0"/>
              <w:jc w:val="right"/>
              <w:rPr>
                <w:i/>
                <w:noProof/>
              </w:rPr>
            </w:pPr>
            <w:r w:rsidRPr="00077613">
              <w:rPr>
                <w:i/>
                <w:noProof/>
                <w:sz w:val="14"/>
              </w:rPr>
              <w:t>CR-Form-v</w:t>
            </w:r>
            <w:r w:rsidR="008863B9" w:rsidRPr="00077613">
              <w:rPr>
                <w:i/>
                <w:noProof/>
                <w:sz w:val="14"/>
              </w:rPr>
              <w:t>12.0</w:t>
            </w:r>
          </w:p>
        </w:tc>
      </w:tr>
      <w:tr w:rsidR="001E41F3" w:rsidRPr="00077613" w14:paraId="785E2A4E" w14:textId="77777777" w:rsidTr="00547111">
        <w:tc>
          <w:tcPr>
            <w:tcW w:w="9641" w:type="dxa"/>
            <w:gridSpan w:val="9"/>
            <w:tcBorders>
              <w:left w:val="single" w:sz="4" w:space="0" w:color="auto"/>
              <w:right w:val="single" w:sz="4" w:space="0" w:color="auto"/>
            </w:tcBorders>
          </w:tcPr>
          <w:p w14:paraId="6676D88B" w14:textId="0348867E" w:rsidR="001E41F3" w:rsidRPr="00077613" w:rsidRDefault="0009000E">
            <w:pPr>
              <w:pStyle w:val="CRCoverPage"/>
              <w:spacing w:after="0"/>
              <w:jc w:val="center"/>
              <w:rPr>
                <w:noProof/>
              </w:rPr>
            </w:pPr>
            <w:r w:rsidRPr="00077613">
              <w:rPr>
                <w:b/>
                <w:noProof/>
                <w:sz w:val="32"/>
              </w:rPr>
              <w:t xml:space="preserve">PSEUDO </w:t>
            </w:r>
            <w:r w:rsidR="001E41F3" w:rsidRPr="00077613">
              <w:rPr>
                <w:b/>
                <w:noProof/>
                <w:sz w:val="32"/>
              </w:rPr>
              <w:t>CHANGE REQUEST</w:t>
            </w:r>
          </w:p>
        </w:tc>
      </w:tr>
      <w:tr w:rsidR="001E41F3" w:rsidRPr="00077613" w14:paraId="76CC10AD" w14:textId="77777777" w:rsidTr="00547111">
        <w:tc>
          <w:tcPr>
            <w:tcW w:w="9641" w:type="dxa"/>
            <w:gridSpan w:val="9"/>
            <w:tcBorders>
              <w:left w:val="single" w:sz="4" w:space="0" w:color="auto"/>
              <w:right w:val="single" w:sz="4" w:space="0" w:color="auto"/>
            </w:tcBorders>
          </w:tcPr>
          <w:p w14:paraId="4F89DC0F" w14:textId="77777777" w:rsidR="001E41F3" w:rsidRPr="00077613" w:rsidRDefault="001E41F3">
            <w:pPr>
              <w:pStyle w:val="CRCoverPage"/>
              <w:spacing w:after="0"/>
              <w:rPr>
                <w:noProof/>
                <w:sz w:val="8"/>
                <w:szCs w:val="8"/>
              </w:rPr>
            </w:pPr>
          </w:p>
        </w:tc>
      </w:tr>
      <w:tr w:rsidR="001E41F3" w:rsidRPr="00077613" w14:paraId="407D58B8" w14:textId="77777777" w:rsidTr="00547111">
        <w:tc>
          <w:tcPr>
            <w:tcW w:w="142" w:type="dxa"/>
            <w:tcBorders>
              <w:left w:val="single" w:sz="4" w:space="0" w:color="auto"/>
            </w:tcBorders>
          </w:tcPr>
          <w:p w14:paraId="0DA8A5E7" w14:textId="77777777" w:rsidR="001E41F3" w:rsidRPr="00077613" w:rsidRDefault="001E41F3">
            <w:pPr>
              <w:pStyle w:val="CRCoverPage"/>
              <w:spacing w:after="0"/>
              <w:jc w:val="right"/>
              <w:rPr>
                <w:noProof/>
              </w:rPr>
            </w:pPr>
          </w:p>
        </w:tc>
        <w:tc>
          <w:tcPr>
            <w:tcW w:w="1559" w:type="dxa"/>
            <w:shd w:val="pct30" w:color="FFFF00" w:fill="auto"/>
          </w:tcPr>
          <w:p w14:paraId="19F13582" w14:textId="05D371E0" w:rsidR="001E41F3" w:rsidRPr="00077613" w:rsidRDefault="00972266" w:rsidP="00E13F3D">
            <w:pPr>
              <w:pStyle w:val="CRCoverPage"/>
              <w:spacing w:after="0"/>
              <w:jc w:val="right"/>
              <w:rPr>
                <w:b/>
                <w:noProof/>
                <w:sz w:val="28"/>
              </w:rPr>
            </w:pPr>
            <w:r>
              <w:fldChar w:fldCharType="begin"/>
            </w:r>
            <w:r>
              <w:instrText xml:space="preserve"> DOCPROPERTY  Spec#  \* MERGEFORMAT </w:instrText>
            </w:r>
            <w:r>
              <w:fldChar w:fldCharType="separate"/>
            </w:r>
            <w:r w:rsidR="00077613" w:rsidRPr="00077613">
              <w:rPr>
                <w:b/>
                <w:noProof/>
                <w:sz w:val="28"/>
              </w:rPr>
              <w:t>TR 26.531</w:t>
            </w:r>
            <w:r>
              <w:rPr>
                <w:b/>
                <w:noProof/>
                <w:sz w:val="28"/>
              </w:rPr>
              <w:fldChar w:fldCharType="end"/>
            </w:r>
          </w:p>
        </w:tc>
        <w:tc>
          <w:tcPr>
            <w:tcW w:w="709" w:type="dxa"/>
          </w:tcPr>
          <w:p w14:paraId="559E849B" w14:textId="77777777" w:rsidR="001E41F3" w:rsidRPr="00077613" w:rsidRDefault="001E41F3">
            <w:pPr>
              <w:pStyle w:val="CRCoverPage"/>
              <w:spacing w:after="0"/>
              <w:jc w:val="center"/>
              <w:rPr>
                <w:noProof/>
              </w:rPr>
            </w:pPr>
            <w:r w:rsidRPr="00077613">
              <w:rPr>
                <w:b/>
                <w:noProof/>
                <w:sz w:val="28"/>
              </w:rPr>
              <w:t>CR</w:t>
            </w:r>
          </w:p>
        </w:tc>
        <w:tc>
          <w:tcPr>
            <w:tcW w:w="1276" w:type="dxa"/>
            <w:shd w:val="pct30" w:color="FFFF00" w:fill="auto"/>
          </w:tcPr>
          <w:p w14:paraId="3D5219FB" w14:textId="556DEAE7" w:rsidR="001E41F3" w:rsidRPr="00077613" w:rsidRDefault="00972266" w:rsidP="00FD6F6A">
            <w:pPr>
              <w:pStyle w:val="CRCoverPage"/>
              <w:spacing w:after="0"/>
              <w:jc w:val="center"/>
              <w:rPr>
                <w:noProof/>
              </w:rPr>
            </w:pPr>
            <w:r>
              <w:fldChar w:fldCharType="begin"/>
            </w:r>
            <w:r>
              <w:instrText xml:space="preserve"> DOCPROPERTY  Cr#  \* MERGEFORMAT </w:instrText>
            </w:r>
            <w:r>
              <w:fldChar w:fldCharType="separate"/>
            </w:r>
            <w:r w:rsidR="00077613" w:rsidRPr="00077613">
              <w:rPr>
                <w:b/>
                <w:noProof/>
                <w:sz w:val="28"/>
              </w:rPr>
              <w:t>–</w:t>
            </w:r>
            <w:r>
              <w:rPr>
                <w:b/>
                <w:noProof/>
                <w:sz w:val="28"/>
              </w:rPr>
              <w:fldChar w:fldCharType="end"/>
            </w:r>
          </w:p>
        </w:tc>
        <w:tc>
          <w:tcPr>
            <w:tcW w:w="709" w:type="dxa"/>
          </w:tcPr>
          <w:p w14:paraId="11BB8CB3" w14:textId="77777777" w:rsidR="001E41F3" w:rsidRPr="00077613" w:rsidRDefault="001E41F3" w:rsidP="0051580D">
            <w:pPr>
              <w:pStyle w:val="CRCoverPage"/>
              <w:tabs>
                <w:tab w:val="right" w:pos="625"/>
              </w:tabs>
              <w:spacing w:after="0"/>
              <w:jc w:val="center"/>
              <w:rPr>
                <w:noProof/>
              </w:rPr>
            </w:pPr>
            <w:r w:rsidRPr="00077613">
              <w:rPr>
                <w:b/>
                <w:bCs/>
                <w:noProof/>
                <w:sz w:val="28"/>
              </w:rPr>
              <w:t>rev</w:t>
            </w:r>
          </w:p>
        </w:tc>
        <w:tc>
          <w:tcPr>
            <w:tcW w:w="992" w:type="dxa"/>
            <w:shd w:val="pct30" w:color="FFFF00" w:fill="auto"/>
          </w:tcPr>
          <w:p w14:paraId="631172B0" w14:textId="5540A33C" w:rsidR="001E41F3" w:rsidRPr="00077613" w:rsidRDefault="00972266" w:rsidP="00E13F3D">
            <w:pPr>
              <w:pStyle w:val="CRCoverPage"/>
              <w:spacing w:after="0"/>
              <w:jc w:val="center"/>
              <w:rPr>
                <w:b/>
                <w:noProof/>
              </w:rPr>
            </w:pPr>
            <w:r>
              <w:fldChar w:fldCharType="begin"/>
            </w:r>
            <w:r>
              <w:instrText xml:space="preserve"> DOCPROPERTY  Revision  \* MERGEFORMAT </w:instrText>
            </w:r>
            <w:r>
              <w:fldChar w:fldCharType="separate"/>
            </w:r>
            <w:r w:rsidR="00077613" w:rsidRPr="00077613">
              <w:rPr>
                <w:b/>
                <w:noProof/>
                <w:sz w:val="28"/>
              </w:rPr>
              <w:t xml:space="preserve"> </w:t>
            </w:r>
            <w:r>
              <w:rPr>
                <w:b/>
                <w:noProof/>
                <w:sz w:val="28"/>
              </w:rPr>
              <w:fldChar w:fldCharType="end"/>
            </w:r>
          </w:p>
        </w:tc>
        <w:tc>
          <w:tcPr>
            <w:tcW w:w="2410" w:type="dxa"/>
          </w:tcPr>
          <w:p w14:paraId="2F69A49A" w14:textId="77777777" w:rsidR="001E41F3" w:rsidRPr="00077613" w:rsidRDefault="001E41F3" w:rsidP="0051580D">
            <w:pPr>
              <w:pStyle w:val="CRCoverPage"/>
              <w:tabs>
                <w:tab w:val="right" w:pos="1825"/>
              </w:tabs>
              <w:spacing w:after="0"/>
              <w:jc w:val="center"/>
              <w:rPr>
                <w:noProof/>
              </w:rPr>
            </w:pPr>
            <w:r w:rsidRPr="00077613">
              <w:rPr>
                <w:b/>
                <w:noProof/>
                <w:sz w:val="28"/>
                <w:szCs w:val="28"/>
              </w:rPr>
              <w:t>Current version:</w:t>
            </w:r>
          </w:p>
        </w:tc>
        <w:tc>
          <w:tcPr>
            <w:tcW w:w="1701" w:type="dxa"/>
            <w:shd w:val="pct30" w:color="FFFF00" w:fill="auto"/>
          </w:tcPr>
          <w:p w14:paraId="02DC798C" w14:textId="7731BC92" w:rsidR="001E41F3" w:rsidRPr="00077613" w:rsidRDefault="00972266">
            <w:pPr>
              <w:pStyle w:val="CRCoverPage"/>
              <w:spacing w:after="0"/>
              <w:jc w:val="center"/>
              <w:rPr>
                <w:noProof/>
                <w:sz w:val="28"/>
              </w:rPr>
            </w:pPr>
            <w:r>
              <w:fldChar w:fldCharType="begin"/>
            </w:r>
            <w:r>
              <w:instrText xml:space="preserve"> DOCPROPERTY  Version  \* MERGEFORMAT </w:instrText>
            </w:r>
            <w:r>
              <w:fldChar w:fldCharType="separate"/>
            </w:r>
            <w:r w:rsidR="00077613" w:rsidRPr="00077613">
              <w:rPr>
                <w:b/>
                <w:noProof/>
                <w:sz w:val="28"/>
              </w:rPr>
              <w:t>0.1.0</w:t>
            </w:r>
            <w:r>
              <w:rPr>
                <w:b/>
                <w:noProof/>
                <w:sz w:val="28"/>
              </w:rPr>
              <w:fldChar w:fldCharType="end"/>
            </w:r>
          </w:p>
        </w:tc>
        <w:tc>
          <w:tcPr>
            <w:tcW w:w="143" w:type="dxa"/>
            <w:tcBorders>
              <w:right w:val="single" w:sz="4" w:space="0" w:color="auto"/>
            </w:tcBorders>
          </w:tcPr>
          <w:p w14:paraId="5F2F9BEA" w14:textId="77777777" w:rsidR="001E41F3" w:rsidRPr="00077613" w:rsidRDefault="001E41F3">
            <w:pPr>
              <w:pStyle w:val="CRCoverPage"/>
              <w:spacing w:after="0"/>
              <w:rPr>
                <w:noProof/>
              </w:rPr>
            </w:pPr>
          </w:p>
        </w:tc>
      </w:tr>
      <w:tr w:rsidR="001E41F3" w:rsidRPr="00077613" w14:paraId="4E881081" w14:textId="77777777" w:rsidTr="00547111">
        <w:tc>
          <w:tcPr>
            <w:tcW w:w="9641" w:type="dxa"/>
            <w:gridSpan w:val="9"/>
            <w:tcBorders>
              <w:left w:val="single" w:sz="4" w:space="0" w:color="auto"/>
              <w:right w:val="single" w:sz="4" w:space="0" w:color="auto"/>
            </w:tcBorders>
          </w:tcPr>
          <w:p w14:paraId="23C16D3A" w14:textId="77777777" w:rsidR="001E41F3" w:rsidRPr="00077613" w:rsidRDefault="001E41F3">
            <w:pPr>
              <w:pStyle w:val="CRCoverPage"/>
              <w:spacing w:after="0"/>
              <w:rPr>
                <w:noProof/>
              </w:rPr>
            </w:pPr>
          </w:p>
        </w:tc>
      </w:tr>
      <w:tr w:rsidR="001E41F3" w:rsidRPr="00077613" w14:paraId="47D5A222" w14:textId="77777777" w:rsidTr="00547111">
        <w:tc>
          <w:tcPr>
            <w:tcW w:w="9641" w:type="dxa"/>
            <w:gridSpan w:val="9"/>
            <w:tcBorders>
              <w:top w:val="single" w:sz="4" w:space="0" w:color="auto"/>
            </w:tcBorders>
          </w:tcPr>
          <w:p w14:paraId="54EDF4D0" w14:textId="34CFC2FB" w:rsidR="001E41F3" w:rsidRPr="00077613" w:rsidRDefault="001E41F3">
            <w:pPr>
              <w:pStyle w:val="CRCoverPage"/>
              <w:spacing w:after="0"/>
              <w:jc w:val="center"/>
              <w:rPr>
                <w:rFonts w:cs="Arial"/>
                <w:i/>
                <w:noProof/>
              </w:rPr>
            </w:pPr>
            <w:r w:rsidRPr="00077613">
              <w:rPr>
                <w:rFonts w:cs="Arial"/>
                <w:i/>
                <w:noProof/>
              </w:rPr>
              <w:t xml:space="preserve">For </w:t>
            </w:r>
            <w:hyperlink r:id="rId9" w:anchor="_blank" w:history="1">
              <w:r w:rsidRPr="00077613">
                <w:rPr>
                  <w:rStyle w:val="Hyperlink"/>
                  <w:rFonts w:cs="Arial"/>
                  <w:b/>
                  <w:i/>
                  <w:noProof/>
                  <w:color w:val="FF0000"/>
                </w:rPr>
                <w:t>HE</w:t>
              </w:r>
              <w:bookmarkStart w:id="0" w:name="_Hlt497126619"/>
              <w:r w:rsidRPr="00077613">
                <w:rPr>
                  <w:rStyle w:val="Hyperlink"/>
                  <w:rFonts w:cs="Arial"/>
                  <w:b/>
                  <w:i/>
                  <w:noProof/>
                  <w:color w:val="FF0000"/>
                </w:rPr>
                <w:t>L</w:t>
              </w:r>
              <w:bookmarkEnd w:id="0"/>
              <w:r w:rsidRPr="00077613">
                <w:rPr>
                  <w:rStyle w:val="Hyperlink"/>
                  <w:rFonts w:cs="Arial"/>
                  <w:b/>
                  <w:i/>
                  <w:noProof/>
                  <w:color w:val="FF0000"/>
                </w:rPr>
                <w:t>P</w:t>
              </w:r>
            </w:hyperlink>
            <w:r w:rsidRPr="00077613">
              <w:rPr>
                <w:rFonts w:cs="Arial"/>
                <w:b/>
                <w:i/>
                <w:noProof/>
                <w:color w:val="FF0000"/>
              </w:rPr>
              <w:t xml:space="preserve"> </w:t>
            </w:r>
            <w:r w:rsidRPr="00077613">
              <w:rPr>
                <w:rFonts w:cs="Arial"/>
                <w:i/>
                <w:noProof/>
              </w:rPr>
              <w:t>on using this form</w:t>
            </w:r>
            <w:r w:rsidR="0051580D" w:rsidRPr="00077613">
              <w:rPr>
                <w:rFonts w:cs="Arial"/>
                <w:i/>
                <w:noProof/>
              </w:rPr>
              <w:t>: c</w:t>
            </w:r>
            <w:r w:rsidR="00F25D98" w:rsidRPr="00077613">
              <w:rPr>
                <w:rFonts w:cs="Arial"/>
                <w:i/>
                <w:noProof/>
              </w:rPr>
              <w:t xml:space="preserve">omprehensive instructions can be found at </w:t>
            </w:r>
            <w:r w:rsidR="001B7A65" w:rsidRPr="00077613">
              <w:rPr>
                <w:rFonts w:cs="Arial"/>
                <w:i/>
                <w:noProof/>
              </w:rPr>
              <w:br/>
            </w:r>
            <w:hyperlink r:id="rId10" w:history="1">
              <w:r w:rsidR="00DE34CF" w:rsidRPr="00077613">
                <w:rPr>
                  <w:rStyle w:val="Hyperlink"/>
                  <w:rFonts w:cs="Arial"/>
                  <w:i/>
                  <w:noProof/>
                </w:rPr>
                <w:t>http://www.3gpp.org/Change-Requests</w:t>
              </w:r>
            </w:hyperlink>
            <w:r w:rsidR="00F25D98" w:rsidRPr="00077613">
              <w:rPr>
                <w:rFonts w:cs="Arial"/>
                <w:i/>
                <w:noProof/>
              </w:rPr>
              <w:t>.</w:t>
            </w:r>
          </w:p>
        </w:tc>
      </w:tr>
      <w:tr w:rsidR="001E41F3" w:rsidRPr="00077613" w14:paraId="18D27A5A" w14:textId="77777777" w:rsidTr="00547111">
        <w:tc>
          <w:tcPr>
            <w:tcW w:w="9641" w:type="dxa"/>
            <w:gridSpan w:val="9"/>
          </w:tcPr>
          <w:p w14:paraId="69B9D2A2" w14:textId="77777777" w:rsidR="001E41F3" w:rsidRPr="00077613" w:rsidRDefault="001E41F3">
            <w:pPr>
              <w:pStyle w:val="CRCoverPage"/>
              <w:spacing w:after="0"/>
              <w:rPr>
                <w:noProof/>
                <w:sz w:val="8"/>
                <w:szCs w:val="8"/>
              </w:rPr>
            </w:pPr>
          </w:p>
        </w:tc>
      </w:tr>
    </w:tbl>
    <w:p w14:paraId="5DAC9EF1" w14:textId="77777777" w:rsidR="001E41F3" w:rsidRPr="0007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613" w14:paraId="205E83DA" w14:textId="77777777" w:rsidTr="00A7671C">
        <w:tc>
          <w:tcPr>
            <w:tcW w:w="2835" w:type="dxa"/>
          </w:tcPr>
          <w:p w14:paraId="425A71FF" w14:textId="77777777" w:rsidR="00F25D98" w:rsidRPr="00077613" w:rsidRDefault="00F25D98" w:rsidP="001E41F3">
            <w:pPr>
              <w:pStyle w:val="CRCoverPage"/>
              <w:tabs>
                <w:tab w:val="right" w:pos="2751"/>
              </w:tabs>
              <w:spacing w:after="0"/>
              <w:rPr>
                <w:b/>
                <w:i/>
                <w:noProof/>
              </w:rPr>
            </w:pPr>
            <w:r w:rsidRPr="00077613">
              <w:rPr>
                <w:b/>
                <w:i/>
                <w:noProof/>
              </w:rPr>
              <w:t>Proposed change</w:t>
            </w:r>
            <w:r w:rsidR="00A7671C" w:rsidRPr="00077613">
              <w:rPr>
                <w:b/>
                <w:i/>
                <w:noProof/>
              </w:rPr>
              <w:t xml:space="preserve"> </w:t>
            </w:r>
            <w:r w:rsidRPr="00077613">
              <w:rPr>
                <w:b/>
                <w:i/>
                <w:noProof/>
              </w:rPr>
              <w:t>affects:</w:t>
            </w:r>
          </w:p>
        </w:tc>
        <w:tc>
          <w:tcPr>
            <w:tcW w:w="1418" w:type="dxa"/>
          </w:tcPr>
          <w:p w14:paraId="22D41370" w14:textId="77777777" w:rsidR="00F25D98" w:rsidRPr="00077613" w:rsidRDefault="00F25D98" w:rsidP="001E41F3">
            <w:pPr>
              <w:pStyle w:val="CRCoverPage"/>
              <w:spacing w:after="0"/>
              <w:jc w:val="right"/>
              <w:rPr>
                <w:noProof/>
              </w:rPr>
            </w:pPr>
            <w:r w:rsidRPr="0007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07761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077613" w:rsidRDefault="00F25D98" w:rsidP="001E41F3">
            <w:pPr>
              <w:pStyle w:val="CRCoverPage"/>
              <w:spacing w:after="0"/>
              <w:jc w:val="right"/>
              <w:rPr>
                <w:noProof/>
                <w:u w:val="single"/>
              </w:rPr>
            </w:pPr>
            <w:r w:rsidRPr="0007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077613" w:rsidRDefault="00477E60" w:rsidP="001E41F3">
            <w:pPr>
              <w:pStyle w:val="CRCoverPage"/>
              <w:spacing w:after="0"/>
              <w:jc w:val="center"/>
              <w:rPr>
                <w:b/>
                <w:caps/>
                <w:noProof/>
              </w:rPr>
            </w:pPr>
            <w:r w:rsidRPr="00077613">
              <w:rPr>
                <w:b/>
                <w:caps/>
                <w:noProof/>
              </w:rPr>
              <w:t>X</w:t>
            </w:r>
          </w:p>
        </w:tc>
        <w:tc>
          <w:tcPr>
            <w:tcW w:w="2126" w:type="dxa"/>
          </w:tcPr>
          <w:p w14:paraId="4B6BBA01" w14:textId="77777777" w:rsidR="00F25D98" w:rsidRPr="00077613" w:rsidRDefault="00F25D98" w:rsidP="001E41F3">
            <w:pPr>
              <w:pStyle w:val="CRCoverPage"/>
              <w:spacing w:after="0"/>
              <w:jc w:val="right"/>
              <w:rPr>
                <w:noProof/>
                <w:u w:val="single"/>
              </w:rPr>
            </w:pPr>
            <w:r w:rsidRPr="0007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077613" w:rsidRDefault="00F25D98" w:rsidP="001E41F3">
            <w:pPr>
              <w:pStyle w:val="CRCoverPage"/>
              <w:spacing w:after="0"/>
              <w:jc w:val="center"/>
              <w:rPr>
                <w:b/>
                <w:caps/>
                <w:noProof/>
              </w:rPr>
            </w:pPr>
          </w:p>
        </w:tc>
        <w:tc>
          <w:tcPr>
            <w:tcW w:w="1418" w:type="dxa"/>
            <w:tcBorders>
              <w:left w:val="nil"/>
            </w:tcBorders>
          </w:tcPr>
          <w:p w14:paraId="628F483E" w14:textId="77777777" w:rsidR="00F25D98" w:rsidRPr="00077613" w:rsidRDefault="00F25D98" w:rsidP="001E41F3">
            <w:pPr>
              <w:pStyle w:val="CRCoverPage"/>
              <w:spacing w:after="0"/>
              <w:jc w:val="right"/>
              <w:rPr>
                <w:noProof/>
              </w:rPr>
            </w:pPr>
            <w:r w:rsidRPr="0007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077613" w:rsidRDefault="00477E60" w:rsidP="001E41F3">
            <w:pPr>
              <w:pStyle w:val="CRCoverPage"/>
              <w:spacing w:after="0"/>
              <w:jc w:val="center"/>
              <w:rPr>
                <w:b/>
                <w:bCs/>
                <w:caps/>
                <w:noProof/>
              </w:rPr>
            </w:pPr>
            <w:r w:rsidRPr="00077613">
              <w:rPr>
                <w:b/>
                <w:bCs/>
                <w:caps/>
                <w:noProof/>
              </w:rPr>
              <w:t>X</w:t>
            </w:r>
          </w:p>
        </w:tc>
      </w:tr>
    </w:tbl>
    <w:p w14:paraId="64F5113E" w14:textId="77777777" w:rsidR="001E41F3" w:rsidRPr="0007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613" w14:paraId="2015A4B0" w14:textId="77777777" w:rsidTr="00547111">
        <w:tc>
          <w:tcPr>
            <w:tcW w:w="9640" w:type="dxa"/>
            <w:gridSpan w:val="11"/>
          </w:tcPr>
          <w:p w14:paraId="28A36991" w14:textId="77777777" w:rsidR="001E41F3" w:rsidRPr="00077613" w:rsidRDefault="001E41F3">
            <w:pPr>
              <w:pStyle w:val="CRCoverPage"/>
              <w:spacing w:after="0"/>
              <w:rPr>
                <w:noProof/>
                <w:sz w:val="8"/>
                <w:szCs w:val="8"/>
              </w:rPr>
            </w:pPr>
          </w:p>
        </w:tc>
      </w:tr>
      <w:tr w:rsidR="001E41F3" w:rsidRPr="00077613" w14:paraId="7275E2E2" w14:textId="77777777" w:rsidTr="00547111">
        <w:tc>
          <w:tcPr>
            <w:tcW w:w="1843" w:type="dxa"/>
            <w:tcBorders>
              <w:top w:val="single" w:sz="4" w:space="0" w:color="auto"/>
              <w:left w:val="single" w:sz="4" w:space="0" w:color="auto"/>
            </w:tcBorders>
          </w:tcPr>
          <w:p w14:paraId="795BB293" w14:textId="77777777" w:rsidR="001E41F3" w:rsidRPr="00077613" w:rsidRDefault="001E41F3">
            <w:pPr>
              <w:pStyle w:val="CRCoverPage"/>
              <w:tabs>
                <w:tab w:val="right" w:pos="1759"/>
              </w:tabs>
              <w:spacing w:after="0"/>
              <w:rPr>
                <w:b/>
                <w:i/>
                <w:noProof/>
              </w:rPr>
            </w:pPr>
            <w:r w:rsidRPr="00077613">
              <w:rPr>
                <w:b/>
                <w:i/>
                <w:noProof/>
              </w:rPr>
              <w:t>Title:</w:t>
            </w:r>
            <w:r w:rsidRPr="00077613">
              <w:rPr>
                <w:b/>
                <w:i/>
                <w:noProof/>
              </w:rPr>
              <w:tab/>
            </w:r>
          </w:p>
        </w:tc>
        <w:tc>
          <w:tcPr>
            <w:tcW w:w="7797" w:type="dxa"/>
            <w:gridSpan w:val="10"/>
            <w:tcBorders>
              <w:top w:val="single" w:sz="4" w:space="0" w:color="auto"/>
              <w:right w:val="single" w:sz="4" w:space="0" w:color="auto"/>
            </w:tcBorders>
            <w:shd w:val="pct30" w:color="FFFF00" w:fill="auto"/>
          </w:tcPr>
          <w:p w14:paraId="4DDEABE9" w14:textId="5CF790A1" w:rsidR="001E41F3" w:rsidRPr="00077613" w:rsidRDefault="006632CC">
            <w:pPr>
              <w:pStyle w:val="CRCoverPage"/>
              <w:spacing w:after="0"/>
              <w:ind w:left="100"/>
              <w:rPr>
                <w:noProof/>
              </w:rPr>
            </w:pPr>
            <w:r>
              <w:t>Corrections and Proposed Updates</w:t>
            </w:r>
            <w:r w:rsidR="00A164CB">
              <w:t xml:space="preserve"> to TS 26.531</w:t>
            </w:r>
          </w:p>
        </w:tc>
      </w:tr>
      <w:tr w:rsidR="001E41F3" w:rsidRPr="00077613" w14:paraId="610ACB24" w14:textId="77777777" w:rsidTr="00547111">
        <w:tc>
          <w:tcPr>
            <w:tcW w:w="1843" w:type="dxa"/>
            <w:tcBorders>
              <w:left w:val="single" w:sz="4" w:space="0" w:color="auto"/>
            </w:tcBorders>
          </w:tcPr>
          <w:p w14:paraId="2F8DDEC1"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077613" w:rsidRDefault="001E41F3">
            <w:pPr>
              <w:pStyle w:val="CRCoverPage"/>
              <w:spacing w:after="0"/>
              <w:rPr>
                <w:noProof/>
                <w:sz w:val="8"/>
                <w:szCs w:val="8"/>
              </w:rPr>
            </w:pPr>
          </w:p>
        </w:tc>
      </w:tr>
      <w:tr w:rsidR="001E41F3" w:rsidRPr="00077613" w14:paraId="32BF80CA" w14:textId="77777777" w:rsidTr="00547111">
        <w:tc>
          <w:tcPr>
            <w:tcW w:w="1843" w:type="dxa"/>
            <w:tcBorders>
              <w:left w:val="single" w:sz="4" w:space="0" w:color="auto"/>
            </w:tcBorders>
          </w:tcPr>
          <w:p w14:paraId="762003E9" w14:textId="77777777" w:rsidR="001E41F3" w:rsidRPr="00077613" w:rsidRDefault="001E41F3">
            <w:pPr>
              <w:pStyle w:val="CRCoverPage"/>
              <w:tabs>
                <w:tab w:val="right" w:pos="1759"/>
              </w:tabs>
              <w:spacing w:after="0"/>
              <w:rPr>
                <w:b/>
                <w:i/>
                <w:noProof/>
              </w:rPr>
            </w:pPr>
            <w:r w:rsidRPr="00077613">
              <w:rPr>
                <w:b/>
                <w:i/>
                <w:noProof/>
              </w:rPr>
              <w:t>Source to WG:</w:t>
            </w:r>
          </w:p>
        </w:tc>
        <w:tc>
          <w:tcPr>
            <w:tcW w:w="7797" w:type="dxa"/>
            <w:gridSpan w:val="10"/>
            <w:tcBorders>
              <w:right w:val="single" w:sz="4" w:space="0" w:color="auto"/>
            </w:tcBorders>
            <w:shd w:val="pct30" w:color="FFFF00" w:fill="auto"/>
          </w:tcPr>
          <w:p w14:paraId="4542E7B2" w14:textId="1D895543" w:rsidR="001E41F3" w:rsidRPr="00077613" w:rsidRDefault="006632CC">
            <w:pPr>
              <w:pStyle w:val="CRCoverPage"/>
              <w:spacing w:after="0"/>
              <w:ind w:left="100"/>
              <w:rPr>
                <w:noProof/>
              </w:rPr>
            </w:pPr>
            <w:r>
              <w:t>Qualcomm Incorporated</w:t>
            </w:r>
          </w:p>
        </w:tc>
      </w:tr>
      <w:tr w:rsidR="001E41F3" w:rsidRPr="00077613" w14:paraId="1EBA2490" w14:textId="77777777" w:rsidTr="00547111">
        <w:tc>
          <w:tcPr>
            <w:tcW w:w="1843" w:type="dxa"/>
            <w:tcBorders>
              <w:left w:val="single" w:sz="4" w:space="0" w:color="auto"/>
            </w:tcBorders>
          </w:tcPr>
          <w:p w14:paraId="77BC9926" w14:textId="77777777" w:rsidR="001E41F3" w:rsidRPr="00077613" w:rsidRDefault="001E41F3">
            <w:pPr>
              <w:pStyle w:val="CRCoverPage"/>
              <w:tabs>
                <w:tab w:val="right" w:pos="1759"/>
              </w:tabs>
              <w:spacing w:after="0"/>
              <w:rPr>
                <w:b/>
                <w:i/>
                <w:noProof/>
              </w:rPr>
            </w:pPr>
            <w:r w:rsidRPr="00077613">
              <w:rPr>
                <w:b/>
                <w:i/>
                <w:noProof/>
              </w:rPr>
              <w:t>Source to TSG:</w:t>
            </w:r>
          </w:p>
        </w:tc>
        <w:tc>
          <w:tcPr>
            <w:tcW w:w="7797" w:type="dxa"/>
            <w:gridSpan w:val="10"/>
            <w:tcBorders>
              <w:right w:val="single" w:sz="4" w:space="0" w:color="auto"/>
            </w:tcBorders>
            <w:shd w:val="pct30" w:color="FFFF00" w:fill="auto"/>
          </w:tcPr>
          <w:p w14:paraId="194C49DB" w14:textId="13CD2BCD" w:rsidR="001E41F3" w:rsidRPr="00077613" w:rsidRDefault="00972266" w:rsidP="00547111">
            <w:pPr>
              <w:pStyle w:val="CRCoverPage"/>
              <w:spacing w:after="0"/>
              <w:ind w:left="100"/>
              <w:rPr>
                <w:noProof/>
              </w:rPr>
            </w:pPr>
            <w:r>
              <w:fldChar w:fldCharType="begin"/>
            </w:r>
            <w:r>
              <w:instrText xml:space="preserve"> DOCPROPERTY  SourceIfTsg  \* MERGEFORMAT </w:instrText>
            </w:r>
            <w:r>
              <w:fldChar w:fldCharType="separate"/>
            </w:r>
            <w:r w:rsidR="00077613">
              <w:rPr>
                <w:noProof/>
              </w:rPr>
              <w:t>S4</w:t>
            </w:r>
            <w:r>
              <w:rPr>
                <w:noProof/>
              </w:rPr>
              <w:fldChar w:fldCharType="end"/>
            </w:r>
          </w:p>
        </w:tc>
      </w:tr>
      <w:tr w:rsidR="001E41F3" w:rsidRPr="00077613" w14:paraId="08985D8F" w14:textId="77777777" w:rsidTr="00547111">
        <w:tc>
          <w:tcPr>
            <w:tcW w:w="1843" w:type="dxa"/>
            <w:tcBorders>
              <w:left w:val="single" w:sz="4" w:space="0" w:color="auto"/>
            </w:tcBorders>
          </w:tcPr>
          <w:p w14:paraId="66195F28"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07761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077613" w:rsidRDefault="001E41F3">
            <w:pPr>
              <w:pStyle w:val="CRCoverPage"/>
              <w:tabs>
                <w:tab w:val="right" w:pos="1759"/>
              </w:tabs>
              <w:spacing w:after="0"/>
              <w:rPr>
                <w:b/>
                <w:i/>
                <w:noProof/>
              </w:rPr>
            </w:pPr>
            <w:r w:rsidRPr="00077613">
              <w:rPr>
                <w:b/>
                <w:i/>
                <w:noProof/>
              </w:rPr>
              <w:t>Work item code</w:t>
            </w:r>
            <w:r w:rsidR="0051580D" w:rsidRPr="00077613">
              <w:rPr>
                <w:b/>
                <w:i/>
                <w:noProof/>
              </w:rPr>
              <w:t>:</w:t>
            </w:r>
          </w:p>
        </w:tc>
        <w:tc>
          <w:tcPr>
            <w:tcW w:w="3686" w:type="dxa"/>
            <w:gridSpan w:val="5"/>
            <w:shd w:val="pct30" w:color="FFFF00" w:fill="auto"/>
          </w:tcPr>
          <w:p w14:paraId="27821FF6" w14:textId="0641775B" w:rsidR="001E41F3" w:rsidRPr="00077613" w:rsidRDefault="00972266">
            <w:pPr>
              <w:pStyle w:val="CRCoverPage"/>
              <w:spacing w:after="0"/>
              <w:ind w:left="100"/>
              <w:rPr>
                <w:noProof/>
              </w:rPr>
            </w:pPr>
            <w:r>
              <w:fldChar w:fldCharType="begin"/>
            </w:r>
            <w:r>
              <w:instrText xml:space="preserve"> DOCPROPERTY  RelatedWis  \* MERGEFORMAT </w:instrText>
            </w:r>
            <w:r>
              <w:fldChar w:fldCharType="separate"/>
            </w:r>
            <w:r w:rsidR="00077613">
              <w:rPr>
                <w:noProof/>
              </w:rPr>
              <w:t>EVEX</w:t>
            </w:r>
            <w:r>
              <w:rPr>
                <w:noProof/>
              </w:rPr>
              <w:fldChar w:fldCharType="end"/>
            </w:r>
          </w:p>
        </w:tc>
        <w:tc>
          <w:tcPr>
            <w:tcW w:w="567" w:type="dxa"/>
            <w:tcBorders>
              <w:left w:val="nil"/>
            </w:tcBorders>
          </w:tcPr>
          <w:p w14:paraId="4610DD95" w14:textId="77777777" w:rsidR="001E41F3" w:rsidRPr="00077613" w:rsidRDefault="001E41F3">
            <w:pPr>
              <w:pStyle w:val="CRCoverPage"/>
              <w:spacing w:after="0"/>
              <w:ind w:right="100"/>
              <w:rPr>
                <w:noProof/>
              </w:rPr>
            </w:pPr>
          </w:p>
        </w:tc>
        <w:tc>
          <w:tcPr>
            <w:tcW w:w="1417" w:type="dxa"/>
            <w:gridSpan w:val="3"/>
            <w:tcBorders>
              <w:left w:val="nil"/>
            </w:tcBorders>
          </w:tcPr>
          <w:p w14:paraId="10118655" w14:textId="77777777" w:rsidR="001E41F3" w:rsidRPr="00077613" w:rsidRDefault="001E41F3">
            <w:pPr>
              <w:pStyle w:val="CRCoverPage"/>
              <w:spacing w:after="0"/>
              <w:jc w:val="right"/>
              <w:rPr>
                <w:noProof/>
              </w:rPr>
            </w:pPr>
            <w:r w:rsidRPr="00077613">
              <w:rPr>
                <w:b/>
                <w:i/>
                <w:noProof/>
              </w:rPr>
              <w:t>Date:</w:t>
            </w:r>
          </w:p>
        </w:tc>
        <w:tc>
          <w:tcPr>
            <w:tcW w:w="2127" w:type="dxa"/>
            <w:tcBorders>
              <w:right w:val="single" w:sz="4" w:space="0" w:color="auto"/>
            </w:tcBorders>
            <w:shd w:val="pct30" w:color="FFFF00" w:fill="auto"/>
          </w:tcPr>
          <w:p w14:paraId="0B5B1F42" w14:textId="5C9469AC" w:rsidR="001E41F3" w:rsidRDefault="00972266">
            <w:pPr>
              <w:pStyle w:val="CRCoverPage"/>
              <w:spacing w:after="0"/>
              <w:ind w:left="100"/>
              <w:rPr>
                <w:noProof/>
              </w:rPr>
            </w:pPr>
            <w:r>
              <w:fldChar w:fldCharType="begin"/>
            </w:r>
            <w:r>
              <w:instrText xml:space="preserve"> DOCPROPERTY  ResDate  \* MERGEFORMAT </w:instrText>
            </w:r>
            <w:r>
              <w:fldChar w:fldCharType="separate"/>
            </w:r>
            <w:r w:rsidR="00077613">
              <w:rPr>
                <w:noProof/>
              </w:rPr>
              <w:t>2021-</w:t>
            </w:r>
            <w:r w:rsidR="006632CC">
              <w:rPr>
                <w:noProof/>
              </w:rPr>
              <w:t>10-0</w:t>
            </w:r>
            <w:r w:rsidR="00F70618">
              <w:rPr>
                <w:noProof/>
              </w:rPr>
              <w:t>5</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4766D4F" w:rsidR="001E41F3" w:rsidRDefault="00972266" w:rsidP="00D24991">
            <w:pPr>
              <w:pStyle w:val="CRCoverPage"/>
              <w:spacing w:after="0"/>
              <w:ind w:left="100" w:right="-609"/>
              <w:rPr>
                <w:b/>
                <w:noProof/>
              </w:rPr>
            </w:pPr>
            <w:r>
              <w:fldChar w:fldCharType="begin"/>
            </w:r>
            <w:r>
              <w:instrText xml:space="preserve"> DOCPROPERTY  Cat  \* MERGEFORMAT </w:instrText>
            </w:r>
            <w:r>
              <w:fldChar w:fldCharType="separate"/>
            </w:r>
            <w:r w:rsidR="004177CB" w:rsidRPr="004177CB">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A52E27E" w:rsidR="001E41F3" w:rsidRDefault="00972266">
            <w:pPr>
              <w:pStyle w:val="CRCoverPage"/>
              <w:spacing w:after="0"/>
              <w:ind w:left="100"/>
              <w:rPr>
                <w:noProof/>
              </w:rPr>
            </w:pPr>
            <w:r>
              <w:fldChar w:fldCharType="begin"/>
            </w:r>
            <w:r>
              <w:instrText xml:space="preserve"> DOCPROPERTY  Release  \* MERGEFORMAT </w:instrText>
            </w:r>
            <w:r>
              <w:fldChar w:fldCharType="separate"/>
            </w:r>
            <w:r w:rsidR="004177C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C7DE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2181D84" w:rsidR="001E41F3" w:rsidRDefault="009F10D0">
            <w:pPr>
              <w:pStyle w:val="CRCoverPage"/>
              <w:spacing w:after="0"/>
              <w:ind w:left="100"/>
              <w:rPr>
                <w:noProof/>
              </w:rPr>
            </w:pPr>
            <w:r>
              <w:rPr>
                <w:noProof/>
              </w:rPr>
              <w:t xml:space="preserve">Documentation </w:t>
            </w:r>
            <w:r w:rsidR="0028593D">
              <w:rPr>
                <w:noProof/>
              </w:rPr>
              <w:t>of corrections</w:t>
            </w:r>
            <w:r w:rsidR="009B23E0">
              <w:rPr>
                <w:noProof/>
              </w:rPr>
              <w:t xml:space="preserve"> to</w:t>
            </w:r>
            <w:r w:rsidR="0028593D">
              <w:rPr>
                <w:noProof/>
              </w:rPr>
              <w:t xml:space="preserve"> and updated contents for TS 26.531</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E5A69" w14:textId="2417777C" w:rsidR="008F64AE" w:rsidRDefault="008F64AE" w:rsidP="008F64AE">
            <w:pPr>
              <w:pStyle w:val="CRCoverPage"/>
              <w:numPr>
                <w:ilvl w:val="0"/>
                <w:numId w:val="7"/>
              </w:numPr>
              <w:spacing w:after="0"/>
              <w:ind w:left="375" w:hanging="270"/>
            </w:pPr>
            <w:r>
              <w:t xml:space="preserve">Correction of various bugs and addition of clarifications </w:t>
            </w:r>
            <w:r w:rsidR="001E5C22">
              <w:t>in various</w:t>
            </w:r>
            <w:r>
              <w:t xml:space="preserve"> sections of the TS.</w:t>
            </w:r>
          </w:p>
          <w:p w14:paraId="6875B5A2" w14:textId="4046CD24" w:rsidR="007105DF" w:rsidRDefault="006D1513" w:rsidP="00E63587">
            <w:pPr>
              <w:pStyle w:val="CRCoverPage"/>
              <w:numPr>
                <w:ilvl w:val="0"/>
                <w:numId w:val="7"/>
              </w:numPr>
              <w:spacing w:after="0"/>
              <w:ind w:left="375" w:hanging="270"/>
            </w:pPr>
            <w:r>
              <w:t>Towards</w:t>
            </w:r>
            <w:r w:rsidR="001603F9">
              <w:t xml:space="preserve"> </w:t>
            </w:r>
            <w:r w:rsidR="00E07078">
              <w:t>enabling</w:t>
            </w:r>
            <w:r>
              <w:t xml:space="preserve"> and controlling</w:t>
            </w:r>
            <w:r w:rsidR="00395EA9">
              <w:t xml:space="preserve"> differentiated access </w:t>
            </w:r>
            <w:r>
              <w:t>by</w:t>
            </w:r>
            <w:r w:rsidR="001603F9">
              <w:t xml:space="preserve"> </w:t>
            </w:r>
            <w:r w:rsidR="0093655A">
              <w:t xml:space="preserve">different </w:t>
            </w:r>
            <w:r w:rsidR="001603F9">
              <w:t xml:space="preserve">consumers </w:t>
            </w:r>
            <w:r w:rsidR="00C27842">
              <w:t>to</w:t>
            </w:r>
            <w:r w:rsidR="001603F9">
              <w:t xml:space="preserve"> the</w:t>
            </w:r>
            <w:r w:rsidR="0093655A">
              <w:t xml:space="preserve"> event exposure service offered by the Data Collection AF,</w:t>
            </w:r>
            <w:r w:rsidR="007F39E4">
              <w:t xml:space="preserve"> proposed revision</w:t>
            </w:r>
            <w:r w:rsidR="008F64AE">
              <w:t xml:space="preserve"> of Table </w:t>
            </w:r>
            <w:r w:rsidR="003A08B3">
              <w:t>4.6-</w:t>
            </w:r>
            <w:r w:rsidR="007F39E4">
              <w:t xml:space="preserve">1. This </w:t>
            </w:r>
            <w:r w:rsidR="00196F38">
              <w:t>includes a</w:t>
            </w:r>
            <w:r w:rsidR="003A08B3">
              <w:t xml:space="preserve"> new parameter “Exposed </w:t>
            </w:r>
            <w:r w:rsidR="00134AD8">
              <w:t>data restrictions”</w:t>
            </w:r>
            <w:r w:rsidR="00196F38">
              <w:t>,</w:t>
            </w:r>
            <w:r w:rsidR="00134AD8">
              <w:t xml:space="preserve"> </w:t>
            </w:r>
            <w:r w:rsidR="00196F38">
              <w:t xml:space="preserve">and the </w:t>
            </w:r>
            <w:r w:rsidR="00134AD8">
              <w:t>renam</w:t>
            </w:r>
            <w:r w:rsidR="00196F38">
              <w:t>ing of</w:t>
            </w:r>
            <w:r w:rsidR="00134AD8">
              <w:t xml:space="preserve"> existing parameter </w:t>
            </w:r>
            <w:r w:rsidR="001265FC">
              <w:t>“Data transformation recipe” to “Data processing instructions”, as well as ma</w:t>
            </w:r>
            <w:r w:rsidR="00E63587">
              <w:t xml:space="preserve">king this a sub-parameter of </w:t>
            </w:r>
            <w:r w:rsidR="00E63587">
              <w:t>“Exposed data restrictions”</w:t>
            </w:r>
            <w:r w:rsidR="00196F38">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F8139C4" w:rsidR="001E41F3" w:rsidRDefault="00D7004E">
            <w:pPr>
              <w:pStyle w:val="CRCoverPage"/>
              <w:spacing w:after="0"/>
              <w:ind w:left="100"/>
              <w:rPr>
                <w:noProof/>
              </w:rPr>
            </w:pPr>
            <w:r>
              <w:rPr>
                <w:noProof/>
              </w:rPr>
              <w:t>Remaining technical mistakes and incompleteness of TS 26.531</w:t>
            </w:r>
            <w:r w:rsidR="00196F38">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2A653A9" w:rsidR="001E41F3" w:rsidRDefault="00B8712C">
            <w:pPr>
              <w:pStyle w:val="CRCoverPage"/>
              <w:spacing w:after="0"/>
              <w:ind w:left="100"/>
              <w:rPr>
                <w:noProof/>
              </w:rPr>
            </w:pPr>
            <w:r>
              <w:rPr>
                <w:noProof/>
              </w:rPr>
              <w:t>4.2, 4.3, 4.4, 4.</w:t>
            </w:r>
            <w:r w:rsidR="00F70618">
              <w:rPr>
                <w:noProof/>
              </w:rPr>
              <w:t>6</w:t>
            </w:r>
            <w:r>
              <w:rPr>
                <w:noProof/>
              </w:rPr>
              <w:t xml:space="preserve">, 5.3 </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3B1012E1" w14:textId="4B1D5B81" w:rsidR="008B2706" w:rsidRDefault="008B2706" w:rsidP="006D4890">
      <w:pPr>
        <w:pStyle w:val="B1"/>
        <w:ind w:left="0" w:firstLine="0"/>
      </w:pPr>
    </w:p>
    <w:sectPr w:rsidR="008B270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7CA5" w14:textId="77777777" w:rsidR="00336033" w:rsidRDefault="00336033">
      <w:r>
        <w:separator/>
      </w:r>
    </w:p>
  </w:endnote>
  <w:endnote w:type="continuationSeparator" w:id="0">
    <w:p w14:paraId="2EDA5ED9" w14:textId="77777777" w:rsidR="00336033" w:rsidRDefault="003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653E" w14:textId="77777777" w:rsidR="00336033" w:rsidRDefault="00336033">
      <w:r>
        <w:separator/>
      </w:r>
    </w:p>
  </w:footnote>
  <w:footnote w:type="continuationSeparator" w:id="0">
    <w:p w14:paraId="072484F9" w14:textId="77777777" w:rsidR="00336033" w:rsidRDefault="0033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6B25301E"/>
    <w:multiLevelType w:val="hybridMultilevel"/>
    <w:tmpl w:val="6346C89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36B8D"/>
    <w:rsid w:val="000414F2"/>
    <w:rsid w:val="0004153C"/>
    <w:rsid w:val="000437DD"/>
    <w:rsid w:val="00043D5E"/>
    <w:rsid w:val="000462AE"/>
    <w:rsid w:val="00062FF1"/>
    <w:rsid w:val="00075DD2"/>
    <w:rsid w:val="00077613"/>
    <w:rsid w:val="000819A9"/>
    <w:rsid w:val="00084EB0"/>
    <w:rsid w:val="0009000E"/>
    <w:rsid w:val="00095B1F"/>
    <w:rsid w:val="000A6394"/>
    <w:rsid w:val="000B134B"/>
    <w:rsid w:val="000B1910"/>
    <w:rsid w:val="000B1FDB"/>
    <w:rsid w:val="000B7FED"/>
    <w:rsid w:val="000C038A"/>
    <w:rsid w:val="000C3B69"/>
    <w:rsid w:val="000C3ECD"/>
    <w:rsid w:val="000C49D4"/>
    <w:rsid w:val="000C59AA"/>
    <w:rsid w:val="000C6598"/>
    <w:rsid w:val="000C6B30"/>
    <w:rsid w:val="000D2606"/>
    <w:rsid w:val="000D4A28"/>
    <w:rsid w:val="000D7CCC"/>
    <w:rsid w:val="000E051D"/>
    <w:rsid w:val="000E0E4A"/>
    <w:rsid w:val="000E398A"/>
    <w:rsid w:val="000F0DF5"/>
    <w:rsid w:val="000F1B06"/>
    <w:rsid w:val="000F2113"/>
    <w:rsid w:val="000F2D53"/>
    <w:rsid w:val="000F62A2"/>
    <w:rsid w:val="00102461"/>
    <w:rsid w:val="00111943"/>
    <w:rsid w:val="0011557D"/>
    <w:rsid w:val="001265FC"/>
    <w:rsid w:val="00130F83"/>
    <w:rsid w:val="00130FE8"/>
    <w:rsid w:val="0013254F"/>
    <w:rsid w:val="00134AD8"/>
    <w:rsid w:val="00137276"/>
    <w:rsid w:val="00145D43"/>
    <w:rsid w:val="001472C0"/>
    <w:rsid w:val="001521CB"/>
    <w:rsid w:val="00154971"/>
    <w:rsid w:val="00155954"/>
    <w:rsid w:val="001603F9"/>
    <w:rsid w:val="001610E5"/>
    <w:rsid w:val="00164DF5"/>
    <w:rsid w:val="00170D3C"/>
    <w:rsid w:val="00175C48"/>
    <w:rsid w:val="00177395"/>
    <w:rsid w:val="00177FBB"/>
    <w:rsid w:val="0018021E"/>
    <w:rsid w:val="00186297"/>
    <w:rsid w:val="00192C46"/>
    <w:rsid w:val="00196F38"/>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E4885"/>
    <w:rsid w:val="001E5C22"/>
    <w:rsid w:val="001F3489"/>
    <w:rsid w:val="00200520"/>
    <w:rsid w:val="00202290"/>
    <w:rsid w:val="00206EB9"/>
    <w:rsid w:val="00211725"/>
    <w:rsid w:val="00212421"/>
    <w:rsid w:val="00214C0A"/>
    <w:rsid w:val="00222392"/>
    <w:rsid w:val="00223310"/>
    <w:rsid w:val="002501CC"/>
    <w:rsid w:val="0025485E"/>
    <w:rsid w:val="00256BD4"/>
    <w:rsid w:val="00256E57"/>
    <w:rsid w:val="0026004D"/>
    <w:rsid w:val="002640DD"/>
    <w:rsid w:val="00275D12"/>
    <w:rsid w:val="00280023"/>
    <w:rsid w:val="00284BDB"/>
    <w:rsid w:val="00284FEB"/>
    <w:rsid w:val="0028593D"/>
    <w:rsid w:val="002860C4"/>
    <w:rsid w:val="0028785F"/>
    <w:rsid w:val="002B0120"/>
    <w:rsid w:val="002B5741"/>
    <w:rsid w:val="002C4000"/>
    <w:rsid w:val="002C5F3D"/>
    <w:rsid w:val="002C7E3F"/>
    <w:rsid w:val="002E56F5"/>
    <w:rsid w:val="00305409"/>
    <w:rsid w:val="00311D3C"/>
    <w:rsid w:val="00331D1C"/>
    <w:rsid w:val="003326FE"/>
    <w:rsid w:val="00336033"/>
    <w:rsid w:val="003508FD"/>
    <w:rsid w:val="00351B87"/>
    <w:rsid w:val="00355374"/>
    <w:rsid w:val="003609EF"/>
    <w:rsid w:val="0036231A"/>
    <w:rsid w:val="00363501"/>
    <w:rsid w:val="003723D9"/>
    <w:rsid w:val="00374DD4"/>
    <w:rsid w:val="00376A70"/>
    <w:rsid w:val="00395EA9"/>
    <w:rsid w:val="003A08B3"/>
    <w:rsid w:val="003A2680"/>
    <w:rsid w:val="003A30A9"/>
    <w:rsid w:val="003A48D2"/>
    <w:rsid w:val="003A5DFD"/>
    <w:rsid w:val="003C069F"/>
    <w:rsid w:val="003C2E52"/>
    <w:rsid w:val="003C628F"/>
    <w:rsid w:val="003C642F"/>
    <w:rsid w:val="003D4553"/>
    <w:rsid w:val="003E0A30"/>
    <w:rsid w:val="003E1A36"/>
    <w:rsid w:val="003E2F7E"/>
    <w:rsid w:val="003E3702"/>
    <w:rsid w:val="003F0B57"/>
    <w:rsid w:val="003F203F"/>
    <w:rsid w:val="003F5A40"/>
    <w:rsid w:val="003F5E70"/>
    <w:rsid w:val="003F7B7F"/>
    <w:rsid w:val="004004D3"/>
    <w:rsid w:val="004015E1"/>
    <w:rsid w:val="00404A80"/>
    <w:rsid w:val="00410371"/>
    <w:rsid w:val="00413544"/>
    <w:rsid w:val="0041743A"/>
    <w:rsid w:val="004177CB"/>
    <w:rsid w:val="004219D3"/>
    <w:rsid w:val="004242F1"/>
    <w:rsid w:val="00434018"/>
    <w:rsid w:val="00434313"/>
    <w:rsid w:val="004515BA"/>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A781C"/>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1684"/>
    <w:rsid w:val="004F5782"/>
    <w:rsid w:val="00514D69"/>
    <w:rsid w:val="0051580D"/>
    <w:rsid w:val="00522923"/>
    <w:rsid w:val="005245FE"/>
    <w:rsid w:val="00527AA0"/>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3D2"/>
    <w:rsid w:val="00580F38"/>
    <w:rsid w:val="00583A6A"/>
    <w:rsid w:val="00590E97"/>
    <w:rsid w:val="005926E6"/>
    <w:rsid w:val="00592D74"/>
    <w:rsid w:val="0059588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3720F"/>
    <w:rsid w:val="00640AF5"/>
    <w:rsid w:val="0064311D"/>
    <w:rsid w:val="00643A15"/>
    <w:rsid w:val="00661089"/>
    <w:rsid w:val="00661ABA"/>
    <w:rsid w:val="00662EE4"/>
    <w:rsid w:val="006632CC"/>
    <w:rsid w:val="0066640B"/>
    <w:rsid w:val="00670393"/>
    <w:rsid w:val="006755C6"/>
    <w:rsid w:val="0068715A"/>
    <w:rsid w:val="006910B7"/>
    <w:rsid w:val="00692901"/>
    <w:rsid w:val="00695808"/>
    <w:rsid w:val="00697C99"/>
    <w:rsid w:val="006A4989"/>
    <w:rsid w:val="006B46FB"/>
    <w:rsid w:val="006B7F10"/>
    <w:rsid w:val="006C247D"/>
    <w:rsid w:val="006D05AA"/>
    <w:rsid w:val="006D1513"/>
    <w:rsid w:val="006D1D31"/>
    <w:rsid w:val="006D2C8D"/>
    <w:rsid w:val="006D2F11"/>
    <w:rsid w:val="006D39E9"/>
    <w:rsid w:val="006D4890"/>
    <w:rsid w:val="006E21FB"/>
    <w:rsid w:val="006E2590"/>
    <w:rsid w:val="006E29F7"/>
    <w:rsid w:val="006E3B0D"/>
    <w:rsid w:val="006F01C8"/>
    <w:rsid w:val="006F6734"/>
    <w:rsid w:val="00700E86"/>
    <w:rsid w:val="0070544B"/>
    <w:rsid w:val="007105DF"/>
    <w:rsid w:val="00715381"/>
    <w:rsid w:val="007174D6"/>
    <w:rsid w:val="0071787E"/>
    <w:rsid w:val="007473EE"/>
    <w:rsid w:val="0075075C"/>
    <w:rsid w:val="00753980"/>
    <w:rsid w:val="00754FCB"/>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B6960"/>
    <w:rsid w:val="007C2097"/>
    <w:rsid w:val="007C25C4"/>
    <w:rsid w:val="007C68E4"/>
    <w:rsid w:val="007C79E1"/>
    <w:rsid w:val="007D1131"/>
    <w:rsid w:val="007D15C0"/>
    <w:rsid w:val="007D6A07"/>
    <w:rsid w:val="007D7229"/>
    <w:rsid w:val="007D79CD"/>
    <w:rsid w:val="007E2AD7"/>
    <w:rsid w:val="007E2B9C"/>
    <w:rsid w:val="007E5930"/>
    <w:rsid w:val="007E6ACE"/>
    <w:rsid w:val="007F39E4"/>
    <w:rsid w:val="007F6D78"/>
    <w:rsid w:val="007F7259"/>
    <w:rsid w:val="00800BCB"/>
    <w:rsid w:val="008040A8"/>
    <w:rsid w:val="00804405"/>
    <w:rsid w:val="0081000F"/>
    <w:rsid w:val="008140BE"/>
    <w:rsid w:val="00815DBE"/>
    <w:rsid w:val="00820064"/>
    <w:rsid w:val="008279FA"/>
    <w:rsid w:val="00827A92"/>
    <w:rsid w:val="008469C2"/>
    <w:rsid w:val="00853CBE"/>
    <w:rsid w:val="00855BA9"/>
    <w:rsid w:val="008626E7"/>
    <w:rsid w:val="0086315A"/>
    <w:rsid w:val="00864511"/>
    <w:rsid w:val="00870EE7"/>
    <w:rsid w:val="008759D4"/>
    <w:rsid w:val="008771FB"/>
    <w:rsid w:val="008863B9"/>
    <w:rsid w:val="008903FA"/>
    <w:rsid w:val="008930F4"/>
    <w:rsid w:val="008935EF"/>
    <w:rsid w:val="00895734"/>
    <w:rsid w:val="008A09AA"/>
    <w:rsid w:val="008A0F95"/>
    <w:rsid w:val="008A19F6"/>
    <w:rsid w:val="008A45A6"/>
    <w:rsid w:val="008A79A2"/>
    <w:rsid w:val="008B2706"/>
    <w:rsid w:val="008B57D2"/>
    <w:rsid w:val="008C3F91"/>
    <w:rsid w:val="008C611C"/>
    <w:rsid w:val="008D26EC"/>
    <w:rsid w:val="008D2A5D"/>
    <w:rsid w:val="008D509D"/>
    <w:rsid w:val="008E5CD6"/>
    <w:rsid w:val="008E6664"/>
    <w:rsid w:val="008E70E1"/>
    <w:rsid w:val="008F1D09"/>
    <w:rsid w:val="008F2E88"/>
    <w:rsid w:val="008F64AE"/>
    <w:rsid w:val="008F686C"/>
    <w:rsid w:val="00901FEF"/>
    <w:rsid w:val="0090658F"/>
    <w:rsid w:val="009148DE"/>
    <w:rsid w:val="00922D08"/>
    <w:rsid w:val="00922F3A"/>
    <w:rsid w:val="00922FE2"/>
    <w:rsid w:val="0092779E"/>
    <w:rsid w:val="00930EA9"/>
    <w:rsid w:val="00932828"/>
    <w:rsid w:val="0093655A"/>
    <w:rsid w:val="00941E30"/>
    <w:rsid w:val="009428A2"/>
    <w:rsid w:val="009451EC"/>
    <w:rsid w:val="00946D1A"/>
    <w:rsid w:val="009550C7"/>
    <w:rsid w:val="009579D7"/>
    <w:rsid w:val="00961E6F"/>
    <w:rsid w:val="00966203"/>
    <w:rsid w:val="00971674"/>
    <w:rsid w:val="009777D9"/>
    <w:rsid w:val="009847BA"/>
    <w:rsid w:val="00986FB3"/>
    <w:rsid w:val="00987816"/>
    <w:rsid w:val="00991B88"/>
    <w:rsid w:val="00993C4E"/>
    <w:rsid w:val="00995E6C"/>
    <w:rsid w:val="00996008"/>
    <w:rsid w:val="009A18B1"/>
    <w:rsid w:val="009A5753"/>
    <w:rsid w:val="009A579D"/>
    <w:rsid w:val="009A662C"/>
    <w:rsid w:val="009A6C38"/>
    <w:rsid w:val="009B23E0"/>
    <w:rsid w:val="009B2AA4"/>
    <w:rsid w:val="009C2171"/>
    <w:rsid w:val="009C43E8"/>
    <w:rsid w:val="009E3297"/>
    <w:rsid w:val="009E4567"/>
    <w:rsid w:val="009F10D0"/>
    <w:rsid w:val="009F24D8"/>
    <w:rsid w:val="009F734F"/>
    <w:rsid w:val="00A01490"/>
    <w:rsid w:val="00A06BC2"/>
    <w:rsid w:val="00A100E6"/>
    <w:rsid w:val="00A164CB"/>
    <w:rsid w:val="00A23BDB"/>
    <w:rsid w:val="00A246B6"/>
    <w:rsid w:val="00A24EB3"/>
    <w:rsid w:val="00A25256"/>
    <w:rsid w:val="00A25935"/>
    <w:rsid w:val="00A31D07"/>
    <w:rsid w:val="00A32AE2"/>
    <w:rsid w:val="00A36992"/>
    <w:rsid w:val="00A43B80"/>
    <w:rsid w:val="00A47E70"/>
    <w:rsid w:val="00A50CF0"/>
    <w:rsid w:val="00A5302C"/>
    <w:rsid w:val="00A530D3"/>
    <w:rsid w:val="00A537EC"/>
    <w:rsid w:val="00A62FE0"/>
    <w:rsid w:val="00A66C1E"/>
    <w:rsid w:val="00A7671C"/>
    <w:rsid w:val="00A76EDF"/>
    <w:rsid w:val="00A8427D"/>
    <w:rsid w:val="00A852EA"/>
    <w:rsid w:val="00A9733A"/>
    <w:rsid w:val="00AA2CBC"/>
    <w:rsid w:val="00AA3F07"/>
    <w:rsid w:val="00AA3F30"/>
    <w:rsid w:val="00AA48AD"/>
    <w:rsid w:val="00AA79E7"/>
    <w:rsid w:val="00AB10CF"/>
    <w:rsid w:val="00AB6785"/>
    <w:rsid w:val="00AC5820"/>
    <w:rsid w:val="00AD1CD8"/>
    <w:rsid w:val="00AD2224"/>
    <w:rsid w:val="00AE4B9E"/>
    <w:rsid w:val="00AE7DB2"/>
    <w:rsid w:val="00AF094D"/>
    <w:rsid w:val="00B021A6"/>
    <w:rsid w:val="00B06F45"/>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5488"/>
    <w:rsid w:val="00B67434"/>
    <w:rsid w:val="00B67B97"/>
    <w:rsid w:val="00B729C6"/>
    <w:rsid w:val="00B764FA"/>
    <w:rsid w:val="00B85CD7"/>
    <w:rsid w:val="00B8712C"/>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27842"/>
    <w:rsid w:val="00C317B6"/>
    <w:rsid w:val="00C31F74"/>
    <w:rsid w:val="00C3493B"/>
    <w:rsid w:val="00C40DB8"/>
    <w:rsid w:val="00C42100"/>
    <w:rsid w:val="00C44458"/>
    <w:rsid w:val="00C462C1"/>
    <w:rsid w:val="00C4748B"/>
    <w:rsid w:val="00C51639"/>
    <w:rsid w:val="00C52B70"/>
    <w:rsid w:val="00C66BA2"/>
    <w:rsid w:val="00C709C3"/>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D1FAA"/>
    <w:rsid w:val="00CF320E"/>
    <w:rsid w:val="00CF62A5"/>
    <w:rsid w:val="00D01290"/>
    <w:rsid w:val="00D03F9A"/>
    <w:rsid w:val="00D05D49"/>
    <w:rsid w:val="00D06D51"/>
    <w:rsid w:val="00D07D6A"/>
    <w:rsid w:val="00D23BDA"/>
    <w:rsid w:val="00D24991"/>
    <w:rsid w:val="00D3685C"/>
    <w:rsid w:val="00D403B0"/>
    <w:rsid w:val="00D415E6"/>
    <w:rsid w:val="00D50255"/>
    <w:rsid w:val="00D5185F"/>
    <w:rsid w:val="00D51B8C"/>
    <w:rsid w:val="00D52330"/>
    <w:rsid w:val="00D53B8F"/>
    <w:rsid w:val="00D6355C"/>
    <w:rsid w:val="00D6642A"/>
    <w:rsid w:val="00D66520"/>
    <w:rsid w:val="00D7004E"/>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6A44"/>
    <w:rsid w:val="00E07078"/>
    <w:rsid w:val="00E13F3D"/>
    <w:rsid w:val="00E16C12"/>
    <w:rsid w:val="00E211EB"/>
    <w:rsid w:val="00E2599F"/>
    <w:rsid w:val="00E26B33"/>
    <w:rsid w:val="00E325E3"/>
    <w:rsid w:val="00E34898"/>
    <w:rsid w:val="00E35D85"/>
    <w:rsid w:val="00E37F2E"/>
    <w:rsid w:val="00E52FE3"/>
    <w:rsid w:val="00E53F3D"/>
    <w:rsid w:val="00E60452"/>
    <w:rsid w:val="00E6348D"/>
    <w:rsid w:val="00E63587"/>
    <w:rsid w:val="00E7222A"/>
    <w:rsid w:val="00E75C01"/>
    <w:rsid w:val="00E8432C"/>
    <w:rsid w:val="00E86037"/>
    <w:rsid w:val="00E90A14"/>
    <w:rsid w:val="00EA15E1"/>
    <w:rsid w:val="00EA296D"/>
    <w:rsid w:val="00EA5943"/>
    <w:rsid w:val="00EB09B7"/>
    <w:rsid w:val="00EB2ED4"/>
    <w:rsid w:val="00ED11D3"/>
    <w:rsid w:val="00EE0138"/>
    <w:rsid w:val="00EE104E"/>
    <w:rsid w:val="00EE4DC0"/>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BD6"/>
    <w:rsid w:val="00F25D98"/>
    <w:rsid w:val="00F300FB"/>
    <w:rsid w:val="00F35246"/>
    <w:rsid w:val="00F52E70"/>
    <w:rsid w:val="00F5560B"/>
    <w:rsid w:val="00F67B33"/>
    <w:rsid w:val="00F70618"/>
    <w:rsid w:val="00F73019"/>
    <w:rsid w:val="00F7780B"/>
    <w:rsid w:val="00F807F9"/>
    <w:rsid w:val="00F80F81"/>
    <w:rsid w:val="00F840DC"/>
    <w:rsid w:val="00F87655"/>
    <w:rsid w:val="00F87659"/>
    <w:rsid w:val="00F87954"/>
    <w:rsid w:val="00F91CC1"/>
    <w:rsid w:val="00FB536A"/>
    <w:rsid w:val="00FB6386"/>
    <w:rsid w:val="00FC503A"/>
    <w:rsid w:val="00FD404D"/>
    <w:rsid w:val="00FD41E8"/>
    <w:rsid w:val="00FD6F6A"/>
    <w:rsid w:val="00FE0D18"/>
    <w:rsid w:val="00FE2BD5"/>
    <w:rsid w:val="00FE41AB"/>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394</Words>
  <Characters>2247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Qualcomm</cp:lastModifiedBy>
  <cp:revision>2</cp:revision>
  <cp:lastPrinted>2021-09-24T15:14:00Z</cp:lastPrinted>
  <dcterms:created xsi:type="dcterms:W3CDTF">2021-10-05T17:45:00Z</dcterms:created>
  <dcterms:modified xsi:type="dcterms:W3CDTF">2021-10-05T17:45:00Z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S4aI211229</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High-level procedures for data collection and reporting</vt:lpwstr>
  </property>
  <property fmtid="{D5CDD505-2E9C-101B-9397-08002B2CF9AE}" pid="20" name="MtgTitle">
    <vt:lpwstr>ad hoc post</vt:lpwstr>
  </property>
</Properties>
</file>